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EB" w:rsidRDefault="00E92BEB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92BEB" w:rsidRPr="002A608A" w:rsidRDefault="00E92BEB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92BEB" w:rsidRDefault="00E92BEB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92BEB" w:rsidRPr="002A608A" w:rsidRDefault="00E92BEB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92BEB" w:rsidRDefault="00E92BEB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26.10.2020    № 375</w:t>
      </w:r>
    </w:p>
    <w:p w:rsidR="00E92BEB" w:rsidRDefault="00E92BEB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E92BEB" w:rsidRDefault="00E92BEB" w:rsidP="00C146DC"/>
    <w:p w:rsidR="00E92BEB" w:rsidRDefault="00E92BEB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30.12.2019№ 401</w:t>
      </w:r>
    </w:p>
    <w:p w:rsidR="00E92BEB" w:rsidRDefault="00E92BEB" w:rsidP="00FD6CC1"/>
    <w:p w:rsidR="00E92BEB" w:rsidRDefault="00E92BEB" w:rsidP="005F2E61">
      <w:pPr>
        <w:tabs>
          <w:tab w:val="left" w:pos="567"/>
          <w:tab w:val="left" w:pos="709"/>
          <w:tab w:val="left" w:pos="851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от 23.10.2020 №6-87 «О внесении изменений в решение Унечского районного Совета народных депутатов от 13.12.2019№6-47 «О бюджете муниципального образования «Унечский муниципальный район» на 2020 год и на плановый период 2021 и 2022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район», «Унечское городское поселение»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>униципальными учреждениями муниципальных образований «Унечский муниципальный район», «Унечское городское поселение»</w:t>
      </w:r>
    </w:p>
    <w:p w:rsidR="00E92BEB" w:rsidRPr="008736AA" w:rsidRDefault="00E92BEB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92BEB" w:rsidRDefault="00E92BEB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r w:rsidRPr="00BE6FEA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401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5F2E61">
        <w:rPr>
          <w:rFonts w:ascii="Times New Roman" w:hAnsi="Times New Roman" w:cs="Times New Roman"/>
          <w:sz w:val="24"/>
          <w:szCs w:val="24"/>
        </w:rPr>
        <w:t xml:space="preserve">(в редакции постановления                                                                               от 17.02.2020 №41 от 01.04.2020 №102) 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E92BEB" w:rsidRPr="005E1149" w:rsidRDefault="00E92BEB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1.1.Приложение к постановлению изложить в следующей редакции согласно приложению к настоящему постановлению.</w:t>
      </w:r>
    </w:p>
    <w:p w:rsidR="00E92BEB" w:rsidRDefault="00E92BE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114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E92BEB" w:rsidRDefault="00E92BE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3.Контроль за исполнением настоящего постановления возложить на заместителя главы администрации района Сверделко В.В.</w:t>
      </w:r>
    </w:p>
    <w:p w:rsidR="00E92BEB" w:rsidRDefault="00E92BEB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2BEB" w:rsidRDefault="00E92BEB" w:rsidP="00C4140B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E92BEB" w:rsidRDefault="00E92BEB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E92BEB" w:rsidRDefault="00E92BEB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E92BEB" w:rsidRPr="00165706" w:rsidRDefault="00E92BEB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E92BEB" w:rsidRPr="00165706" w:rsidRDefault="00E92BEB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6570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26.10.2020 г. № 375</w:t>
      </w:r>
    </w:p>
    <w:p w:rsidR="00E92BEB" w:rsidRPr="00165706" w:rsidRDefault="00E92BEB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92BEB" w:rsidRPr="00165706" w:rsidRDefault="00E92BE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E92BEB" w:rsidRPr="00165706" w:rsidRDefault="00E92BE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92BEB" w:rsidRPr="00165706" w:rsidRDefault="00E92BE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92BEB" w:rsidRPr="00165706" w:rsidRDefault="00E92BE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E92BEB" w:rsidRPr="00165706" w:rsidRDefault="00E92BEB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E92BEB" w:rsidRPr="00165706">
        <w:trPr>
          <w:trHeight w:val="1204"/>
          <w:jc w:val="center"/>
        </w:trPr>
        <w:tc>
          <w:tcPr>
            <w:tcW w:w="2330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E92BEB" w:rsidRPr="00165706">
        <w:trPr>
          <w:trHeight w:val="555"/>
          <w:jc w:val="center"/>
        </w:trPr>
        <w:tc>
          <w:tcPr>
            <w:tcW w:w="2330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2BEB" w:rsidRPr="00165706">
        <w:trPr>
          <w:trHeight w:val="828"/>
          <w:jc w:val="center"/>
        </w:trPr>
        <w:tc>
          <w:tcPr>
            <w:tcW w:w="2330" w:type="pct"/>
          </w:tcPr>
          <w:p w:rsidR="00E92BEB" w:rsidRPr="00165706" w:rsidRDefault="00E92BE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E92BEB" w:rsidRDefault="00E92BEB" w:rsidP="00FE1A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22056,522</w:t>
            </w:r>
          </w:p>
        </w:tc>
        <w:tc>
          <w:tcPr>
            <w:tcW w:w="1095" w:type="pct"/>
          </w:tcPr>
          <w:p w:rsidR="00E92BEB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21027,52</w:t>
            </w: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E92BEB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21139,54</w:t>
            </w:r>
          </w:p>
        </w:tc>
      </w:tr>
      <w:tr w:rsidR="00E92BEB" w:rsidRPr="00165706">
        <w:trPr>
          <w:trHeight w:val="828"/>
          <w:jc w:val="center"/>
        </w:trPr>
        <w:tc>
          <w:tcPr>
            <w:tcW w:w="2330" w:type="pct"/>
          </w:tcPr>
          <w:p w:rsidR="00E92BEB" w:rsidRPr="00165706" w:rsidRDefault="00E92BE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E92BEB" w:rsidRPr="00165706" w:rsidRDefault="00E92BEB" w:rsidP="00FE1AB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22056,522</w:t>
            </w:r>
          </w:p>
        </w:tc>
        <w:tc>
          <w:tcPr>
            <w:tcW w:w="1095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21027,52</w:t>
            </w:r>
          </w:p>
        </w:tc>
        <w:tc>
          <w:tcPr>
            <w:tcW w:w="652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21139,54</w:t>
            </w:r>
          </w:p>
        </w:tc>
      </w:tr>
      <w:tr w:rsidR="00E92BEB" w:rsidRPr="00165706">
        <w:trPr>
          <w:trHeight w:val="1563"/>
          <w:jc w:val="center"/>
        </w:trPr>
        <w:tc>
          <w:tcPr>
            <w:tcW w:w="2330" w:type="pct"/>
          </w:tcPr>
          <w:p w:rsidR="00E92BEB" w:rsidRPr="00165706" w:rsidRDefault="00E92BE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72,53</w:t>
            </w:r>
          </w:p>
        </w:tc>
        <w:tc>
          <w:tcPr>
            <w:tcW w:w="1095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72,91</w:t>
            </w:r>
          </w:p>
        </w:tc>
        <w:tc>
          <w:tcPr>
            <w:tcW w:w="652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74,76</w:t>
            </w:r>
          </w:p>
        </w:tc>
      </w:tr>
      <w:tr w:rsidR="00E92BEB" w:rsidRPr="00165706">
        <w:trPr>
          <w:jc w:val="center"/>
        </w:trPr>
        <w:tc>
          <w:tcPr>
            <w:tcW w:w="2330" w:type="pct"/>
          </w:tcPr>
          <w:p w:rsidR="00E92BEB" w:rsidRPr="00165706" w:rsidRDefault="00E92BEB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701423,58</w:t>
            </w:r>
          </w:p>
        </w:tc>
        <w:tc>
          <w:tcPr>
            <w:tcW w:w="1095" w:type="pct"/>
          </w:tcPr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708789,22</w:t>
            </w:r>
          </w:p>
        </w:tc>
        <w:tc>
          <w:tcPr>
            <w:tcW w:w="652" w:type="pct"/>
          </w:tcPr>
          <w:p w:rsidR="00E92BEB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EB" w:rsidRPr="00165706" w:rsidRDefault="00E92BEB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716958,39</w:t>
            </w:r>
          </w:p>
        </w:tc>
      </w:tr>
    </w:tbl>
    <w:p w:rsidR="00E92BEB" w:rsidRPr="00165706" w:rsidRDefault="00E92BEB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E92BEB" w:rsidRDefault="00E92BEB"/>
    <w:sectPr w:rsidR="00E92BEB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BEB" w:rsidRDefault="00E92BEB" w:rsidP="005127E8">
      <w:pPr>
        <w:spacing w:line="240" w:lineRule="auto"/>
      </w:pPr>
      <w:r>
        <w:separator/>
      </w:r>
    </w:p>
  </w:endnote>
  <w:endnote w:type="continuationSeparator" w:id="1">
    <w:p w:rsidR="00E92BEB" w:rsidRDefault="00E92BEB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BEB" w:rsidRDefault="00E92BEB" w:rsidP="005127E8">
      <w:pPr>
        <w:spacing w:line="240" w:lineRule="auto"/>
      </w:pPr>
      <w:r>
        <w:separator/>
      </w:r>
    </w:p>
  </w:footnote>
  <w:footnote w:type="continuationSeparator" w:id="1">
    <w:p w:rsidR="00E92BEB" w:rsidRDefault="00E92BEB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3F2D"/>
    <w:rsid w:val="000355EE"/>
    <w:rsid w:val="000538E3"/>
    <w:rsid w:val="00066134"/>
    <w:rsid w:val="00077197"/>
    <w:rsid w:val="000A41C6"/>
    <w:rsid w:val="00101126"/>
    <w:rsid w:val="00106568"/>
    <w:rsid w:val="00150408"/>
    <w:rsid w:val="0015040B"/>
    <w:rsid w:val="00165706"/>
    <w:rsid w:val="00197422"/>
    <w:rsid w:val="001C4E4B"/>
    <w:rsid w:val="001D28D9"/>
    <w:rsid w:val="001F027C"/>
    <w:rsid w:val="001F5453"/>
    <w:rsid w:val="00267FF4"/>
    <w:rsid w:val="00287A5E"/>
    <w:rsid w:val="00291624"/>
    <w:rsid w:val="002A4755"/>
    <w:rsid w:val="002A5A5C"/>
    <w:rsid w:val="002A608A"/>
    <w:rsid w:val="002D5D78"/>
    <w:rsid w:val="002F2360"/>
    <w:rsid w:val="00320C52"/>
    <w:rsid w:val="00323F64"/>
    <w:rsid w:val="0034677D"/>
    <w:rsid w:val="003D3D15"/>
    <w:rsid w:val="00451354"/>
    <w:rsid w:val="0047040C"/>
    <w:rsid w:val="00474E61"/>
    <w:rsid w:val="00495D94"/>
    <w:rsid w:val="004C02E4"/>
    <w:rsid w:val="004C1B5F"/>
    <w:rsid w:val="004E04C8"/>
    <w:rsid w:val="00501823"/>
    <w:rsid w:val="005127E8"/>
    <w:rsid w:val="00537542"/>
    <w:rsid w:val="00545EC4"/>
    <w:rsid w:val="005819D6"/>
    <w:rsid w:val="005E1149"/>
    <w:rsid w:val="005F2E61"/>
    <w:rsid w:val="005F5CCC"/>
    <w:rsid w:val="005F6696"/>
    <w:rsid w:val="00676293"/>
    <w:rsid w:val="00691767"/>
    <w:rsid w:val="00696941"/>
    <w:rsid w:val="006B70BB"/>
    <w:rsid w:val="006E6B7C"/>
    <w:rsid w:val="00700A64"/>
    <w:rsid w:val="00742305"/>
    <w:rsid w:val="00750274"/>
    <w:rsid w:val="007837DA"/>
    <w:rsid w:val="007A7445"/>
    <w:rsid w:val="007C293B"/>
    <w:rsid w:val="00816B77"/>
    <w:rsid w:val="0084665F"/>
    <w:rsid w:val="008562DF"/>
    <w:rsid w:val="0086039B"/>
    <w:rsid w:val="008736AA"/>
    <w:rsid w:val="00873F5D"/>
    <w:rsid w:val="008F06F3"/>
    <w:rsid w:val="009004CA"/>
    <w:rsid w:val="0090432C"/>
    <w:rsid w:val="00933AA1"/>
    <w:rsid w:val="009B3ECD"/>
    <w:rsid w:val="009F2400"/>
    <w:rsid w:val="009F3A60"/>
    <w:rsid w:val="00A03B11"/>
    <w:rsid w:val="00A0611D"/>
    <w:rsid w:val="00A3756D"/>
    <w:rsid w:val="00A37EE9"/>
    <w:rsid w:val="00A64538"/>
    <w:rsid w:val="00A91BE8"/>
    <w:rsid w:val="00AE1E45"/>
    <w:rsid w:val="00B33227"/>
    <w:rsid w:val="00B4606C"/>
    <w:rsid w:val="00B50F9B"/>
    <w:rsid w:val="00B52EC8"/>
    <w:rsid w:val="00B93AE6"/>
    <w:rsid w:val="00B93E7F"/>
    <w:rsid w:val="00BE6FEA"/>
    <w:rsid w:val="00C146DC"/>
    <w:rsid w:val="00C4140B"/>
    <w:rsid w:val="00C57EAB"/>
    <w:rsid w:val="00CA38D7"/>
    <w:rsid w:val="00CC2004"/>
    <w:rsid w:val="00CC4A74"/>
    <w:rsid w:val="00CD5E13"/>
    <w:rsid w:val="00D008EF"/>
    <w:rsid w:val="00D137E8"/>
    <w:rsid w:val="00D25B7A"/>
    <w:rsid w:val="00D70FEE"/>
    <w:rsid w:val="00DF558D"/>
    <w:rsid w:val="00E04D24"/>
    <w:rsid w:val="00E72ADE"/>
    <w:rsid w:val="00E915CC"/>
    <w:rsid w:val="00E92BEB"/>
    <w:rsid w:val="00EC3994"/>
    <w:rsid w:val="00ED38FF"/>
    <w:rsid w:val="00EE21F8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667</TotalTime>
  <Pages>2</Pages>
  <Words>446</Words>
  <Characters>2545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49</cp:revision>
  <cp:lastPrinted>2020-10-27T07:45:00Z</cp:lastPrinted>
  <dcterms:created xsi:type="dcterms:W3CDTF">2017-10-19T07:44:00Z</dcterms:created>
  <dcterms:modified xsi:type="dcterms:W3CDTF">2020-10-30T06:43:00Z</dcterms:modified>
</cp:coreProperties>
</file>